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C25D1">
        <w:rPr>
          <w:rFonts w:ascii="Corbel" w:hAnsi="Corbel"/>
          <w:i/>
          <w:smallCaps/>
          <w:sz w:val="24"/>
          <w:szCs w:val="24"/>
        </w:rPr>
        <w:t xml:space="preserve"> 2021-2023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AC3DDE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D7E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Przemijanie i śmierć w kulturze indoeuropejskiej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72A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 semestr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63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57E0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3565F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7E00">
        <w:rPr>
          <w:rFonts w:ascii="MS Gothic" w:eastAsia="MS Gothic" w:hAnsi="MS Gothic" w:cs="MS Gothic" w:hint="eastAsia"/>
          <w:b w:val="0"/>
          <w:szCs w:val="24"/>
        </w:rPr>
        <w:t>☐</w:t>
      </w:r>
      <w:r w:rsidRPr="00257E00">
        <w:rPr>
          <w:rFonts w:ascii="Corbel" w:hAnsi="Corbel"/>
          <w:b w:val="0"/>
          <w:smallCaps w:val="0"/>
          <w:szCs w:val="24"/>
        </w:rPr>
        <w:t xml:space="preserve"> zajęcia re</w:t>
      </w:r>
      <w:r w:rsidRPr="009C54AE">
        <w:rPr>
          <w:rFonts w:ascii="Corbel" w:hAnsi="Corbel"/>
          <w:b w:val="0"/>
          <w:smallCaps w:val="0"/>
          <w:szCs w:val="24"/>
        </w:rPr>
        <w:t>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3565F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D374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565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pojęcia z dziedziny antropologii i filozofii.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poszerzenie wiedzy z zakresu antropologii. Student ponad to pogłębia swoją wiedzę na temat procesów zachodzących w kulturze na przestrzeni wieków. Ma świadomość przenikania się elementów różnych kultur. Celem jest zatem znajomość kierunków rozwoju procesów zaistniałych w kulturze.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446B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jest umiejętność analizowania, selekcjonowania i oceniania danych wytworów kultury. Student bowiem potrafi </w:t>
            </w:r>
            <w:r w:rsidR="002716F2">
              <w:rPr>
                <w:rFonts w:ascii="Corbel" w:hAnsi="Corbel"/>
                <w:b w:val="0"/>
                <w:sz w:val="24"/>
                <w:szCs w:val="24"/>
              </w:rPr>
              <w:t>posługiwać się ujęciami teoretycznymi stojącymi u źródeł kultury indoeuropejskiej.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565FF" w:rsidRPr="009D37AF" w:rsidRDefault="003565F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 pogłębionym</w:t>
            </w:r>
            <w:r w:rsidR="009D37AF">
              <w:rPr>
                <w:rFonts w:ascii="Corbel" w:hAnsi="Corbel"/>
                <w:szCs w:val="24"/>
              </w:rPr>
              <w:t xml:space="preserve"> stopniu wiedzę z zakresu bloków</w:t>
            </w:r>
            <w:r>
              <w:rPr>
                <w:rFonts w:ascii="Corbel" w:hAnsi="Corbel"/>
                <w:szCs w:val="24"/>
              </w:rPr>
              <w:t xml:space="preserve"> tematycznych dotyczących </w:t>
            </w:r>
            <w:r w:rsidR="009D37AF">
              <w:rPr>
                <w:rFonts w:ascii="Corbel" w:hAnsi="Corbel"/>
                <w:szCs w:val="24"/>
              </w:rPr>
              <w:t xml:space="preserve">antropologii </w:t>
            </w:r>
            <w:r>
              <w:rPr>
                <w:rFonts w:ascii="Corbel" w:hAnsi="Corbel"/>
                <w:szCs w:val="24"/>
              </w:rPr>
              <w:t xml:space="preserve">kultury, </w:t>
            </w:r>
            <w:r w:rsidR="009D37AF">
              <w:rPr>
                <w:rFonts w:ascii="Corbel" w:hAnsi="Corbel"/>
                <w:szCs w:val="24"/>
              </w:rPr>
              <w:t xml:space="preserve">filozofii antycznej oraz religii orientalnych. Ma wiedzę na temat przenikania się kultur wschodu i zachodu pewnego rodzaju </w:t>
            </w:r>
            <w:r>
              <w:rPr>
                <w:rFonts w:ascii="Corbel" w:hAnsi="Corbel"/>
                <w:szCs w:val="24"/>
              </w:rPr>
              <w:t>komunikacji</w:t>
            </w:r>
            <w:r w:rsidR="009D37AF">
              <w:rPr>
                <w:rFonts w:ascii="Corbel" w:hAnsi="Corbel"/>
                <w:szCs w:val="24"/>
              </w:rPr>
              <w:t xml:space="preserve"> między nimi. Student potrafi oceniać i krytycznie</w:t>
            </w:r>
            <w:r>
              <w:rPr>
                <w:rFonts w:ascii="Corbel" w:hAnsi="Corbel"/>
                <w:szCs w:val="24"/>
              </w:rPr>
              <w:t xml:space="preserve"> m</w:t>
            </w:r>
            <w:r w:rsidR="009D37AF">
              <w:rPr>
                <w:rFonts w:ascii="Corbel" w:hAnsi="Corbel"/>
                <w:szCs w:val="24"/>
              </w:rPr>
              <w:t xml:space="preserve">yśleć na temat procesów kulturowych i idei zaistniałych w toku tych procesów. Zna kierunki </w:t>
            </w:r>
            <w:r>
              <w:rPr>
                <w:rFonts w:ascii="Corbel" w:hAnsi="Corbel"/>
                <w:szCs w:val="24"/>
              </w:rPr>
              <w:t xml:space="preserve"> kierunki rozwoju i najważniejsze os</w:t>
            </w:r>
            <w:r w:rsidR="009D37AF">
              <w:rPr>
                <w:rFonts w:ascii="Corbel" w:hAnsi="Corbel"/>
                <w:szCs w:val="24"/>
              </w:rPr>
              <w:t xml:space="preserve">iągnięcia z zakresu komunikacji </w:t>
            </w:r>
            <w:r>
              <w:rPr>
                <w:rFonts w:ascii="Corbel" w:hAnsi="Corbel"/>
                <w:szCs w:val="24"/>
              </w:rPr>
              <w:t>międzykulturowej</w:t>
            </w:r>
            <w:r w:rsidR="009D37AF">
              <w:rPr>
                <w:rFonts w:ascii="Corbel" w:hAnsi="Corbel"/>
                <w:szCs w:val="24"/>
              </w:rPr>
              <w:t xml:space="preserve"> łączącej myśl wschodnią i zachodnią. Student ma wiedzę dotyczącej kompleksowej natury</w:t>
            </w:r>
            <w:r w:rsidRPr="00B47648">
              <w:rPr>
                <w:rFonts w:ascii="Corbel" w:hAnsi="Corbel"/>
                <w:szCs w:val="24"/>
              </w:rPr>
              <w:t xml:space="preserve"> języka oraz jego złożoności i historyczno-kulturową zmienność</w:t>
            </w:r>
            <w:r w:rsidR="009D37A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potrafi </w:t>
            </w:r>
            <w:r w:rsidR="003565FF">
              <w:rPr>
                <w:rFonts w:ascii="Corbel" w:hAnsi="Corbel"/>
                <w:szCs w:val="24"/>
              </w:rPr>
              <w:t xml:space="preserve"> analizować, oceniać, selekcjonować i użytkować informacje z dziedziny kultury z</w:t>
            </w:r>
            <w:r>
              <w:rPr>
                <w:rFonts w:ascii="Corbel" w:hAnsi="Corbel"/>
                <w:szCs w:val="24"/>
              </w:rPr>
              <w:t xml:space="preserve">achodnioeuropejskiej znając jej źródła.  Potrafi </w:t>
            </w:r>
            <w:r w:rsidR="003565FF">
              <w:rPr>
                <w:rFonts w:ascii="Corbel" w:hAnsi="Corbel"/>
                <w:szCs w:val="24"/>
              </w:rPr>
              <w:t xml:space="preserve">  </w:t>
            </w:r>
          </w:p>
          <w:p w:rsidR="003565FF" w:rsidRPr="009C54AE" w:rsidRDefault="009D3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posługiwać</w:t>
            </w:r>
            <w:r w:rsidR="003565FF">
              <w:rPr>
                <w:rFonts w:ascii="Corbel" w:hAnsi="Corbel"/>
                <w:szCs w:val="24"/>
              </w:rPr>
              <w:t xml:space="preserve">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565F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nabywa kompetencję </w:t>
            </w:r>
            <w:r w:rsidR="003565FF" w:rsidRPr="00CB4B8D">
              <w:rPr>
                <w:rFonts w:ascii="Corbel" w:hAnsi="Corbel"/>
                <w:szCs w:val="24"/>
              </w:rPr>
              <w:t>krytycznej oceny posiadanej przez siebie w</w:t>
            </w:r>
            <w:r>
              <w:rPr>
                <w:rFonts w:ascii="Corbel" w:hAnsi="Corbel"/>
                <w:szCs w:val="24"/>
              </w:rPr>
              <w:t xml:space="preserve">iedzy, przyjmowania nowych idei dotyczących </w:t>
            </w:r>
            <w:r w:rsidR="0094780B">
              <w:rPr>
                <w:rFonts w:ascii="Corbel" w:hAnsi="Corbel"/>
                <w:szCs w:val="24"/>
              </w:rPr>
              <w:t>spojrzenia na ludzką egzystencję i śmierć. Potrafi zrozumieć różne stanowiska</w:t>
            </w:r>
            <w:r w:rsidR="003565FF" w:rsidRPr="00CB4B8D">
              <w:rPr>
                <w:rFonts w:ascii="Corbel" w:hAnsi="Corbel"/>
                <w:szCs w:val="24"/>
              </w:rPr>
              <w:t xml:space="preserve"> w świe</w:t>
            </w:r>
            <w:r w:rsidR="0094780B">
              <w:rPr>
                <w:rFonts w:ascii="Corbel" w:hAnsi="Corbel"/>
                <w:szCs w:val="24"/>
              </w:rPr>
              <w:t>tle dostępnych nowych argumentów.</w:t>
            </w:r>
          </w:p>
          <w:p w:rsidR="003565FF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ma kompetencję do </w:t>
            </w:r>
            <w:r w:rsidR="003565FF">
              <w:rPr>
                <w:rFonts w:ascii="Corbel" w:hAnsi="Corbel"/>
                <w:szCs w:val="24"/>
              </w:rPr>
              <w:t xml:space="preserve">uznania wpływu różnych zjawisk na komunikację międzykulturową i odpowiedzialnego pełnienia ról zawodowych w tym </w:t>
            </w:r>
            <w:r w:rsidR="003565FF">
              <w:rPr>
                <w:rFonts w:ascii="Corbel" w:hAnsi="Corbel"/>
                <w:szCs w:val="24"/>
              </w:rPr>
              <w:lastRenderedPageBreak/>
              <w:t>kontekście</w:t>
            </w:r>
          </w:p>
        </w:tc>
        <w:tc>
          <w:tcPr>
            <w:tcW w:w="1873" w:type="dxa"/>
          </w:tcPr>
          <w:p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czasu i przemijania ludzkiej egzystencji  w tradycjach religijnych hinduizmu i buddyzmu. Spojrzenie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 na życie jako przemijanie i zjawisko śmierci w dawnej kulturze Bliskiego Wschodu.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Teorie i praktyki religijne. Wielość tradycji religijnych a spójność idei.</w:t>
            </w:r>
          </w:p>
          <w:p w:rsidR="0041720D" w:rsidRDefault="00482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Orfizm jako propozycja filozoficzna.  Dwa obrazy ludzkiej egzystencji</w:t>
            </w:r>
            <w:r w:rsidR="00A33BD2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człowiek jako istota skończona i nieskończona.  Ś</w:t>
            </w:r>
            <w:r w:rsidR="00587DDB">
              <w:rPr>
                <w:rFonts w:ascii="Corbel" w:hAnsi="Corbel"/>
                <w:sz w:val="24"/>
                <w:szCs w:val="24"/>
              </w:rPr>
              <w:t>mierć jako odrodzenie przez poznanie.</w:t>
            </w:r>
            <w:r w:rsidR="0041720D">
              <w:rPr>
                <w:rFonts w:ascii="Corbel" w:hAnsi="Corbel"/>
                <w:sz w:val="24"/>
                <w:szCs w:val="24"/>
              </w:rPr>
              <w:t xml:space="preserve"> </w:t>
            </w:r>
            <w:r w:rsidR="00A33BD2">
              <w:rPr>
                <w:rFonts w:ascii="Corbel" w:hAnsi="Corbel"/>
                <w:sz w:val="24"/>
                <w:szCs w:val="24"/>
              </w:rPr>
              <w:t>Starogr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eckie pojęcia form życia: bios i zoe jako klucz 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do rozumienia ludzkiej egzystencji. </w:t>
            </w:r>
          </w:p>
          <w:p w:rsidR="00A33BD2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 a tożsamość osoby ludzkiej w kulturze europejskiej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. </w:t>
            </w:r>
            <w:r w:rsidR="00482EC0">
              <w:rPr>
                <w:rFonts w:ascii="Corbel" w:hAnsi="Corbel"/>
                <w:sz w:val="24"/>
                <w:szCs w:val="24"/>
              </w:rPr>
              <w:t>Judeochrześcijańska podstawa antropologi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i. 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Wpływ idei antycznych na myśl chrześcijańską. </w:t>
            </w:r>
          </w:p>
          <w:p w:rsidR="00A33BD2" w:rsidRDefault="00A33B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Pragnienie przezwyciężenia słabej kondycji ludzkiej obecne w różnych wytworach kultury europejskiej.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Zachować życie poprzez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pamięć.</w:t>
            </w:r>
            <w:r w:rsidR="002321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E619FB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Starość jako „niepożądane” i radykalnie „obce”.</w:t>
            </w:r>
          </w:p>
          <w:p w:rsidR="00A33BD2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Przemijanie, starość i śmierć w</w:t>
            </w:r>
            <w:r w:rsidR="00587DDB">
              <w:rPr>
                <w:rFonts w:ascii="Corbel" w:hAnsi="Corbel"/>
                <w:sz w:val="24"/>
                <w:szCs w:val="24"/>
              </w:rPr>
              <w:t>e współczesnej</w:t>
            </w:r>
            <w:r>
              <w:rPr>
                <w:rFonts w:ascii="Corbel" w:hAnsi="Corbel"/>
                <w:sz w:val="24"/>
                <w:szCs w:val="24"/>
              </w:rPr>
              <w:t xml:space="preserve"> kulturze masowej.  </w:t>
            </w:r>
          </w:p>
          <w:p w:rsidR="0041720D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41720D" w:rsidRPr="009C54AE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4780B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0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A79F8" w:rsidRDefault="002716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dostateczną student potrafi omówić zagadnienia związane z wizją świata i człowieka w religiach takich jak buddyzm, hinduizm oraz orfizm. Student </w:t>
            </w:r>
            <w:r w:rsidR="00DA79F8">
              <w:rPr>
                <w:rFonts w:ascii="Corbel" w:hAnsi="Corbel"/>
                <w:b w:val="0"/>
                <w:smallCaps w:val="0"/>
                <w:szCs w:val="24"/>
              </w:rPr>
              <w:t xml:space="preserve">potrafi zaprezentować główne idee z dziedziny antropologii stojące u źródeł kultury indoeuropejskiej. </w:t>
            </w:r>
          </w:p>
          <w:p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Na ocenę 3.5 student potrafi zaprezentować wiedzę z zakresu antropologii kulturowej wskazując na wpływ różnych tradycji religijnych. </w:t>
            </w:r>
          </w:p>
          <w:p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dobrą student potrafi przedstawić współczesne idee dotyczące kondycji ludzkiej oraz zjawiska śmierci obecne w kulturze zachodniej.</w:t>
            </w:r>
          </w:p>
          <w:p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4.5 student potrafi z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>aprezentować wiedzę na temat kultury współczesnej dotyczącej spojrzenia na przemijanie i zjawisko śmierci i powiązać ją z wątkami antropologicznymi obecnymi w minionych epokach.</w:t>
            </w:r>
          </w:p>
          <w:p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 xml:space="preserve">dent potrafi wyjaśnić znaczenie trwania, przemijania i śmierci w życiu człowieka. Umie rozpoznać te wątki kulturowe, które świadczą o pragnieniu przezwyciężenia czasu i śmierci jako kresu ludzkiego życia. Potrafi w sposób wyczerpujący przedstawić wpływ religii wschodniej, starogreckiej i chrześcijańskiej na sposób rozumienia człowieka; jego czasowości i kresu jakim jest śmierć. </w:t>
            </w:r>
          </w:p>
          <w:p w:rsidR="0085747A" w:rsidRPr="009C54AE" w:rsidRDefault="00DA79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E6746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E6746" w:rsidRPr="00EE6746" w:rsidRDefault="00EE6746" w:rsidP="00EE674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6746">
              <w:rPr>
                <w:rFonts w:ascii="Corbel" w:hAnsi="Corbel"/>
                <w:b w:val="0"/>
                <w:smallCaps w:val="0"/>
                <w:szCs w:val="24"/>
              </w:rPr>
              <w:t xml:space="preserve">M. Parkes, P. Launganieg, B. Young, </w:t>
            </w:r>
            <w:r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Przemijanie w kulturach,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Millenium, 2000, Michel Vovelle,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Śmierć w cywilizacji zachodu,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Słowo/ Obraz terytoria, 2008,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1414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P. Hadot, </w:t>
            </w:r>
            <w:r w:rsidR="00EE6746"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>Filozofia jako ćwiczenie duchowe</w:t>
            </w:r>
            <w:r w:rsidR="00EE6746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1414DC">
              <w:rPr>
                <w:rFonts w:ascii="Corbel" w:hAnsi="Corbel"/>
                <w:b w:val="0"/>
                <w:smallCaps w:val="0"/>
                <w:szCs w:val="24"/>
              </w:rPr>
              <w:t>Aletheia, 2003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FF7" w:rsidRDefault="00526FF7" w:rsidP="00C16ABF">
      <w:pPr>
        <w:spacing w:after="0" w:line="240" w:lineRule="auto"/>
      </w:pPr>
      <w:r>
        <w:separator/>
      </w:r>
    </w:p>
  </w:endnote>
  <w:endnote w:type="continuationSeparator" w:id="0">
    <w:p w:rsidR="00526FF7" w:rsidRDefault="00526F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FF7" w:rsidRDefault="00526FF7" w:rsidP="00C16ABF">
      <w:pPr>
        <w:spacing w:after="0" w:line="240" w:lineRule="auto"/>
      </w:pPr>
      <w:r>
        <w:separator/>
      </w:r>
    </w:p>
  </w:footnote>
  <w:footnote w:type="continuationSeparator" w:id="0">
    <w:p w:rsidR="00526FF7" w:rsidRDefault="00526FF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4DC"/>
    <w:rsid w:val="00146BC0"/>
    <w:rsid w:val="00153C41"/>
    <w:rsid w:val="00154381"/>
    <w:rsid w:val="001640A7"/>
    <w:rsid w:val="00164FA7"/>
    <w:rsid w:val="00166A03"/>
    <w:rsid w:val="001718A7"/>
    <w:rsid w:val="00172ABD"/>
    <w:rsid w:val="001737CF"/>
    <w:rsid w:val="00176083"/>
    <w:rsid w:val="001770C7"/>
    <w:rsid w:val="00192F37"/>
    <w:rsid w:val="001A70D2"/>
    <w:rsid w:val="001B5FDB"/>
    <w:rsid w:val="001D14A3"/>
    <w:rsid w:val="001D657B"/>
    <w:rsid w:val="001D7B54"/>
    <w:rsid w:val="001E0209"/>
    <w:rsid w:val="001F2CA2"/>
    <w:rsid w:val="00205920"/>
    <w:rsid w:val="002144C0"/>
    <w:rsid w:val="00217FC0"/>
    <w:rsid w:val="0022477D"/>
    <w:rsid w:val="002278A9"/>
    <w:rsid w:val="00232126"/>
    <w:rsid w:val="002336F9"/>
    <w:rsid w:val="0024028F"/>
    <w:rsid w:val="00244ABC"/>
    <w:rsid w:val="00257E00"/>
    <w:rsid w:val="002716F2"/>
    <w:rsid w:val="00281FF2"/>
    <w:rsid w:val="002857DE"/>
    <w:rsid w:val="00291567"/>
    <w:rsid w:val="0029423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565FF"/>
    <w:rsid w:val="00363F78"/>
    <w:rsid w:val="003A0A5B"/>
    <w:rsid w:val="003A1176"/>
    <w:rsid w:val="003A7177"/>
    <w:rsid w:val="003C0BAE"/>
    <w:rsid w:val="003C26D5"/>
    <w:rsid w:val="003D18A9"/>
    <w:rsid w:val="003D6CE2"/>
    <w:rsid w:val="003E1941"/>
    <w:rsid w:val="003E2FE6"/>
    <w:rsid w:val="003E49D5"/>
    <w:rsid w:val="003F38C0"/>
    <w:rsid w:val="00414E3C"/>
    <w:rsid w:val="0041720D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2EC0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FF7"/>
    <w:rsid w:val="005363C4"/>
    <w:rsid w:val="00536BDE"/>
    <w:rsid w:val="00543ACC"/>
    <w:rsid w:val="0056696D"/>
    <w:rsid w:val="00587DDB"/>
    <w:rsid w:val="0059484D"/>
    <w:rsid w:val="005A0855"/>
    <w:rsid w:val="005A3196"/>
    <w:rsid w:val="005C080F"/>
    <w:rsid w:val="005C55E5"/>
    <w:rsid w:val="005C696A"/>
    <w:rsid w:val="005E6E85"/>
    <w:rsid w:val="005F31D2"/>
    <w:rsid w:val="006013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5D1"/>
    <w:rsid w:val="007C3299"/>
    <w:rsid w:val="007C3BCC"/>
    <w:rsid w:val="007C4546"/>
    <w:rsid w:val="007D6E56"/>
    <w:rsid w:val="007D7EAC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3D0"/>
    <w:rsid w:val="00916188"/>
    <w:rsid w:val="00923D7D"/>
    <w:rsid w:val="009446BD"/>
    <w:rsid w:val="0094780B"/>
    <w:rsid w:val="009508DF"/>
    <w:rsid w:val="00950DAC"/>
    <w:rsid w:val="00954A07"/>
    <w:rsid w:val="0095666B"/>
    <w:rsid w:val="009628BD"/>
    <w:rsid w:val="00997F14"/>
    <w:rsid w:val="009A78D9"/>
    <w:rsid w:val="009C1331"/>
    <w:rsid w:val="009C3E31"/>
    <w:rsid w:val="009C54AE"/>
    <w:rsid w:val="009C788E"/>
    <w:rsid w:val="009D37AF"/>
    <w:rsid w:val="009E3B41"/>
    <w:rsid w:val="009F3C5C"/>
    <w:rsid w:val="009F4610"/>
    <w:rsid w:val="00A00ECC"/>
    <w:rsid w:val="00A150EA"/>
    <w:rsid w:val="00A155EE"/>
    <w:rsid w:val="00A2245B"/>
    <w:rsid w:val="00A30110"/>
    <w:rsid w:val="00A33BD2"/>
    <w:rsid w:val="00A36899"/>
    <w:rsid w:val="00A371F6"/>
    <w:rsid w:val="00A43BF6"/>
    <w:rsid w:val="00A53FA5"/>
    <w:rsid w:val="00A545C7"/>
    <w:rsid w:val="00A54817"/>
    <w:rsid w:val="00A55525"/>
    <w:rsid w:val="00A601C8"/>
    <w:rsid w:val="00A60799"/>
    <w:rsid w:val="00A84C85"/>
    <w:rsid w:val="00A97DE1"/>
    <w:rsid w:val="00AB053C"/>
    <w:rsid w:val="00AC3DDE"/>
    <w:rsid w:val="00AD1146"/>
    <w:rsid w:val="00AD27D3"/>
    <w:rsid w:val="00AD66D6"/>
    <w:rsid w:val="00AE1160"/>
    <w:rsid w:val="00AE203C"/>
    <w:rsid w:val="00AE2E74"/>
    <w:rsid w:val="00AE5FCB"/>
    <w:rsid w:val="00AF19FB"/>
    <w:rsid w:val="00AF2C1E"/>
    <w:rsid w:val="00B06142"/>
    <w:rsid w:val="00B135B1"/>
    <w:rsid w:val="00B2731C"/>
    <w:rsid w:val="00B3130B"/>
    <w:rsid w:val="00B40ADB"/>
    <w:rsid w:val="00B43B77"/>
    <w:rsid w:val="00B43E80"/>
    <w:rsid w:val="00B607DB"/>
    <w:rsid w:val="00B65611"/>
    <w:rsid w:val="00B66529"/>
    <w:rsid w:val="00B75946"/>
    <w:rsid w:val="00B8056E"/>
    <w:rsid w:val="00B819C8"/>
    <w:rsid w:val="00B82308"/>
    <w:rsid w:val="00B90885"/>
    <w:rsid w:val="00B95F56"/>
    <w:rsid w:val="00BB520A"/>
    <w:rsid w:val="00BD332D"/>
    <w:rsid w:val="00BD3869"/>
    <w:rsid w:val="00BD524C"/>
    <w:rsid w:val="00BD66E9"/>
    <w:rsid w:val="00BD6FF4"/>
    <w:rsid w:val="00BE635B"/>
    <w:rsid w:val="00BF2C41"/>
    <w:rsid w:val="00BF2E2E"/>
    <w:rsid w:val="00C058B4"/>
    <w:rsid w:val="00C05F44"/>
    <w:rsid w:val="00C131B5"/>
    <w:rsid w:val="00C16ABF"/>
    <w:rsid w:val="00C170AE"/>
    <w:rsid w:val="00C26CB7"/>
    <w:rsid w:val="00C26DF8"/>
    <w:rsid w:val="00C324C1"/>
    <w:rsid w:val="00C36992"/>
    <w:rsid w:val="00C56036"/>
    <w:rsid w:val="00C61DC5"/>
    <w:rsid w:val="00C63E86"/>
    <w:rsid w:val="00C67E92"/>
    <w:rsid w:val="00C70A26"/>
    <w:rsid w:val="00C73F46"/>
    <w:rsid w:val="00C766DF"/>
    <w:rsid w:val="00C94B98"/>
    <w:rsid w:val="00CA2B96"/>
    <w:rsid w:val="00CA5089"/>
    <w:rsid w:val="00CB4DB5"/>
    <w:rsid w:val="00CC1169"/>
    <w:rsid w:val="00CD6897"/>
    <w:rsid w:val="00CE5BAC"/>
    <w:rsid w:val="00CF25BE"/>
    <w:rsid w:val="00CF3A0F"/>
    <w:rsid w:val="00CF78ED"/>
    <w:rsid w:val="00D02B25"/>
    <w:rsid w:val="00D02EBA"/>
    <w:rsid w:val="00D17C3C"/>
    <w:rsid w:val="00D26B2C"/>
    <w:rsid w:val="00D352C9"/>
    <w:rsid w:val="00D37469"/>
    <w:rsid w:val="00D425B2"/>
    <w:rsid w:val="00D428D6"/>
    <w:rsid w:val="00D552B2"/>
    <w:rsid w:val="00D608D1"/>
    <w:rsid w:val="00D74119"/>
    <w:rsid w:val="00D8075B"/>
    <w:rsid w:val="00D8678B"/>
    <w:rsid w:val="00DA2114"/>
    <w:rsid w:val="00DA6995"/>
    <w:rsid w:val="00DA79F8"/>
    <w:rsid w:val="00DB62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414"/>
    <w:rsid w:val="00E51E44"/>
    <w:rsid w:val="00E619FB"/>
    <w:rsid w:val="00E63348"/>
    <w:rsid w:val="00E77E88"/>
    <w:rsid w:val="00E8107D"/>
    <w:rsid w:val="00E942C5"/>
    <w:rsid w:val="00E960BB"/>
    <w:rsid w:val="00EA2074"/>
    <w:rsid w:val="00EA4832"/>
    <w:rsid w:val="00EA4E9D"/>
    <w:rsid w:val="00EC1FC9"/>
    <w:rsid w:val="00EC4899"/>
    <w:rsid w:val="00ED03AB"/>
    <w:rsid w:val="00ED32D2"/>
    <w:rsid w:val="00EE32DE"/>
    <w:rsid w:val="00EE5457"/>
    <w:rsid w:val="00EE6746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B8329"/>
  <w15:docId w15:val="{07D5AAD7-3D94-4151-B40D-19072BEA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EC517-5D29-47EF-B268-E5A262A5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136</TotalTime>
  <Pages>1</Pages>
  <Words>1058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28</cp:revision>
  <cp:lastPrinted>2019-02-06T12:12:00Z</cp:lastPrinted>
  <dcterms:created xsi:type="dcterms:W3CDTF">2020-10-21T18:58:00Z</dcterms:created>
  <dcterms:modified xsi:type="dcterms:W3CDTF">2024-08-12T08:19:00Z</dcterms:modified>
</cp:coreProperties>
</file>